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ACE" w:rsidRDefault="009F1ACE" w:rsidP="009F1A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FUGGE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9F1ACE" w:rsidRDefault="009F1ACE" w:rsidP="009F1A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ACE" w:rsidRDefault="009F1ACE" w:rsidP="009F1A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ACE" w:rsidRDefault="009F1ACE" w:rsidP="009F1A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Andover,</w:t>
      </w:r>
    </w:p>
    <w:p w:rsidR="009F1ACE" w:rsidRDefault="009F1ACE" w:rsidP="009F1A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Hampshire, into lands of the late John Keynes, senior(q.v.).</w:t>
      </w:r>
    </w:p>
    <w:p w:rsidR="009F1ACE" w:rsidRDefault="009F1ACE" w:rsidP="009F1A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21-323)</w:t>
      </w:r>
    </w:p>
    <w:p w:rsidR="009F1ACE" w:rsidRDefault="009F1ACE" w:rsidP="009F1A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ACE" w:rsidRDefault="009F1ACE" w:rsidP="009F1A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ACE" w:rsidRPr="00361C48" w:rsidRDefault="009F1ACE" w:rsidP="009F1A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</w:p>
    <w:p w:rsidR="006B2F86" w:rsidRPr="009F1ACE" w:rsidRDefault="009F1AC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9F1A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ACE" w:rsidRDefault="009F1ACE" w:rsidP="00E71FC3">
      <w:pPr>
        <w:spacing w:after="0" w:line="240" w:lineRule="auto"/>
      </w:pPr>
      <w:r>
        <w:separator/>
      </w:r>
    </w:p>
  </w:endnote>
  <w:endnote w:type="continuationSeparator" w:id="0">
    <w:p w:rsidR="009F1ACE" w:rsidRDefault="009F1A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ACE" w:rsidRDefault="009F1ACE" w:rsidP="00E71FC3">
      <w:pPr>
        <w:spacing w:after="0" w:line="240" w:lineRule="auto"/>
      </w:pPr>
      <w:r>
        <w:separator/>
      </w:r>
    </w:p>
  </w:footnote>
  <w:footnote w:type="continuationSeparator" w:id="0">
    <w:p w:rsidR="009F1ACE" w:rsidRDefault="009F1A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ACE"/>
    <w:rsid w:val="009F1AC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ED7A1"/>
  <w15:chartTrackingRefBased/>
  <w15:docId w15:val="{D921774E-35C2-4CAF-93D4-F621E843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2016-03-27T19:54:00Z</dcterms:created>
  <dcterms:modified xsi:type="dcterms:W3CDTF">2016-03-27T19:54:00Z</dcterms:modified>
</cp:coreProperties>
</file>